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E6DF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RUSSELL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64BED4E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Tailor.</w:t>
      </w:r>
    </w:p>
    <w:p w14:paraId="29DB7938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3C60F71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04B416F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Thomas Long(q.v.) brought a plaint of trespass against him and 24 others.</w:t>
      </w:r>
    </w:p>
    <w:p w14:paraId="221A21EF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F9482CC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6AB60E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BD73126" w14:textId="77777777" w:rsidR="001C5B65" w:rsidRDefault="001C5B65" w:rsidP="001C5B6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September 2021</w:t>
      </w:r>
    </w:p>
    <w:p w14:paraId="527B18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F9991" w14:textId="77777777" w:rsidR="001C5B65" w:rsidRDefault="001C5B65" w:rsidP="009139A6">
      <w:r>
        <w:separator/>
      </w:r>
    </w:p>
  </w:endnote>
  <w:endnote w:type="continuationSeparator" w:id="0">
    <w:p w14:paraId="322EDBF8" w14:textId="77777777" w:rsidR="001C5B65" w:rsidRDefault="001C5B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58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09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A0F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901D3" w14:textId="77777777" w:rsidR="001C5B65" w:rsidRDefault="001C5B65" w:rsidP="009139A6">
      <w:r>
        <w:separator/>
      </w:r>
    </w:p>
  </w:footnote>
  <w:footnote w:type="continuationSeparator" w:id="0">
    <w:p w14:paraId="2164EA07" w14:textId="77777777" w:rsidR="001C5B65" w:rsidRDefault="001C5B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21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C5F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EEA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65"/>
    <w:rsid w:val="000666E0"/>
    <w:rsid w:val="001C5B6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778B3"/>
  <w15:chartTrackingRefBased/>
  <w15:docId w15:val="{09F9BA39-3BC2-403F-960C-D2F899B3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5B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2021-10-28T18:30:00Z</dcterms:created>
  <dcterms:modified xsi:type="dcterms:W3CDTF">2021-10-28T18:30:00Z</dcterms:modified>
</cp:coreProperties>
</file>